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D29" w:rsidRDefault="00664D29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PHYLYPOTTE</w:t>
      </w:r>
      <w:r w:rsidR="00F25486">
        <w:rPr>
          <w:rFonts w:ascii="Times New Roman" w:hAnsi="Times New Roman" w:cs="Times New Roman"/>
          <w:sz w:val="24"/>
          <w:szCs w:val="24"/>
          <w:u w:val="single"/>
        </w:rPr>
        <w:t>(</w:t>
      </w:r>
      <w:proofErr w:type="gramStart"/>
      <w:r w:rsidR="00F25486">
        <w:rPr>
          <w:rFonts w:ascii="Times New Roman" w:hAnsi="Times New Roman" w:cs="Times New Roman"/>
          <w:sz w:val="24"/>
          <w:szCs w:val="24"/>
          <w:u w:val="single"/>
        </w:rPr>
        <w:t>S)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(fl.1418)</w:t>
      </w:r>
    </w:p>
    <w:p w:rsidR="00664D29" w:rsidRDefault="00664D29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Epperstone, Nottinghamshire.</w:t>
      </w:r>
    </w:p>
    <w:p w:rsidR="00664D29" w:rsidRDefault="00664D29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4D29" w:rsidRDefault="00664D29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4D29" w:rsidRDefault="00664D29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664D29" w:rsidRDefault="00664D29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the late Margaret Aylesford, widow of Sir Robert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664D29" w:rsidRDefault="00664D29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FA0D8E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21-74)</w:t>
      </w:r>
    </w:p>
    <w:p w:rsidR="00F25486" w:rsidRDefault="00F25486" w:rsidP="00F25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Jul.</w:t>
      </w:r>
      <w:r>
        <w:rPr>
          <w:rFonts w:ascii="Times New Roman" w:hAnsi="Times New Roman" w:cs="Times New Roman"/>
          <w:sz w:val="24"/>
          <w:szCs w:val="24"/>
        </w:rPr>
        <w:tab/>
        <w:t>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Nottingham into</w:t>
      </w:r>
    </w:p>
    <w:p w:rsidR="00F25486" w:rsidRDefault="00F25486" w:rsidP="00F25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held by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Swyllyngton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F25486" w:rsidRDefault="00F25486" w:rsidP="00F2548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7" w:history="1">
        <w:r w:rsidRPr="00EB730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</w:t>
      </w:r>
      <w:r>
        <w:rPr>
          <w:rFonts w:ascii="Times New Roman" w:hAnsi="Times New Roman" w:cs="Times New Roman"/>
          <w:sz w:val="24"/>
          <w:szCs w:val="24"/>
        </w:rPr>
        <w:t>-60)</w:t>
      </w:r>
    </w:p>
    <w:p w:rsidR="00F25486" w:rsidRDefault="00F25486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4D29" w:rsidRDefault="00664D29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64D29" w:rsidRDefault="00664D29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664D29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October 2015</w:t>
      </w:r>
    </w:p>
    <w:p w:rsidR="00F25486" w:rsidRPr="00664D29" w:rsidRDefault="00F25486" w:rsidP="00664D2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March 2016</w:t>
      </w:r>
      <w:bookmarkStart w:id="0" w:name="_GoBack"/>
      <w:bookmarkEnd w:id="0"/>
    </w:p>
    <w:sectPr w:rsidR="00F25486" w:rsidRPr="00664D2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4D29" w:rsidRDefault="00664D29" w:rsidP="00564E3C">
      <w:pPr>
        <w:spacing w:after="0" w:line="240" w:lineRule="auto"/>
      </w:pPr>
      <w:r>
        <w:separator/>
      </w:r>
    </w:p>
  </w:endnote>
  <w:endnote w:type="continuationSeparator" w:id="0">
    <w:p w:rsidR="00664D29" w:rsidRDefault="00664D2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25486">
      <w:rPr>
        <w:rFonts w:ascii="Times New Roman" w:hAnsi="Times New Roman" w:cs="Times New Roman"/>
        <w:noProof/>
        <w:sz w:val="24"/>
        <w:szCs w:val="24"/>
      </w:rPr>
      <w:t>9 March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4D29" w:rsidRDefault="00664D29" w:rsidP="00564E3C">
      <w:pPr>
        <w:spacing w:after="0" w:line="240" w:lineRule="auto"/>
      </w:pPr>
      <w:r>
        <w:separator/>
      </w:r>
    </w:p>
  </w:footnote>
  <w:footnote w:type="continuationSeparator" w:id="0">
    <w:p w:rsidR="00664D29" w:rsidRDefault="00664D2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D29"/>
    <w:rsid w:val="00372DC6"/>
    <w:rsid w:val="00564E3C"/>
    <w:rsid w:val="0064591D"/>
    <w:rsid w:val="00664D29"/>
    <w:rsid w:val="00DD5B8A"/>
    <w:rsid w:val="00EB41B8"/>
    <w:rsid w:val="00F14DE1"/>
    <w:rsid w:val="00F2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7EFC4"/>
  <w15:chartTrackingRefBased/>
  <w15:docId w15:val="{5622D784-9DBB-438A-86E5-3673CBE8D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64D2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2015-10-27T21:28:00Z</dcterms:created>
  <dcterms:modified xsi:type="dcterms:W3CDTF">2016-03-09T19:27:00Z</dcterms:modified>
</cp:coreProperties>
</file>